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283" w:rsidRDefault="004F7283" w:rsidP="00560D4B">
      <w:pPr>
        <w:pStyle w:val="NewNewNewNewNewNew"/>
        <w:rPr>
          <w:rFonts w:ascii="宋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：</w:t>
      </w:r>
    </w:p>
    <w:p w:rsidR="004F7283" w:rsidRDefault="004F7283" w:rsidP="00560D4B">
      <w:pPr>
        <w:pStyle w:val="NewNewNewNewNewNew"/>
        <w:jc w:val="center"/>
        <w:rPr>
          <w:rFonts w:ascii="宋体"/>
          <w:b/>
          <w:bCs/>
          <w:sz w:val="32"/>
          <w:szCs w:val="32"/>
        </w:rPr>
      </w:pPr>
    </w:p>
    <w:p w:rsidR="004F7283" w:rsidRDefault="004F7283" w:rsidP="00560D4B">
      <w:pPr>
        <w:pStyle w:val="NewNewNewNewNewNew"/>
        <w:jc w:val="center"/>
        <w:rPr>
          <w:rFonts w:asci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闽江师范高等专科学校</w:t>
      </w:r>
    </w:p>
    <w:p w:rsidR="004F7283" w:rsidRDefault="004F7283" w:rsidP="00560D4B">
      <w:pPr>
        <w:pStyle w:val="NewNewNewNewNewNew"/>
        <w:jc w:val="center"/>
        <w:rPr>
          <w:rFonts w:ascii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教职工（代表）大会提案表</w:t>
      </w:r>
    </w:p>
    <w:p w:rsidR="004F7283" w:rsidRDefault="004F7283" w:rsidP="00560D4B">
      <w:pPr>
        <w:pStyle w:val="NewNewNewNewNewNew"/>
        <w:jc w:val="center"/>
        <w:rPr>
          <w:rFonts w:ascii="仿宋_GB2312" w:eastAsia="仿宋_GB2312" w:hAnsi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（第一届第二次会议）</w:t>
      </w:r>
    </w:p>
    <w:p w:rsidR="004F7283" w:rsidRDefault="004F7283" w:rsidP="00560D4B">
      <w:pPr>
        <w:pStyle w:val="NewNewNewNewNewNew"/>
        <w:jc w:val="center"/>
        <w:rPr>
          <w:rFonts w:ascii="仿宋_GB2312" w:eastAsia="仿宋_GB2312" w:hAnsi="仿宋_GB2312"/>
          <w:sz w:val="32"/>
          <w:szCs w:val="32"/>
        </w:rPr>
      </w:pPr>
    </w:p>
    <w:p w:rsidR="004F7283" w:rsidRDefault="004F7283" w:rsidP="008D10EB">
      <w:pPr>
        <w:pStyle w:val="NewNewNewNewNewNew"/>
        <w:ind w:left="31680" w:hangingChars="600" w:firstLine="31680"/>
        <w:jc w:val="center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类别：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</w:t>
      </w:r>
    </w:p>
    <w:p w:rsidR="004F7283" w:rsidRDefault="004F7283" w:rsidP="008D10EB">
      <w:pPr>
        <w:pStyle w:val="NewNewNewNewNewNew"/>
        <w:ind w:left="31680" w:hangingChars="600" w:firstLine="31680"/>
        <w:jc w:val="center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编号：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</w:t>
      </w:r>
    </w:p>
    <w:p w:rsidR="004F7283" w:rsidRDefault="004F7283" w:rsidP="008D10EB">
      <w:pPr>
        <w:pStyle w:val="NewNewNewNewNewNew"/>
        <w:ind w:left="31680" w:hangingChars="600" w:firstLine="31680"/>
        <w:rPr>
          <w:rFonts w:ascii="仿宋_GB2312" w:eastAsia="仿宋_GB2312" w:hAnsi="仿宋_GB2312"/>
          <w:sz w:val="32"/>
          <w:szCs w:val="32"/>
        </w:rPr>
      </w:pPr>
    </w:p>
    <w:p w:rsidR="004F7283" w:rsidRDefault="004F7283" w:rsidP="00560D4B">
      <w:pPr>
        <w:pStyle w:val="NewNewNewNewNewNew"/>
        <w:jc w:val="center"/>
        <w:rPr>
          <w:rFonts w:ascii="仿宋_GB2312" w:eastAsia="仿宋_GB2312" w:hAnsi="仿宋_GB2312"/>
          <w:sz w:val="32"/>
          <w:szCs w:val="32"/>
        </w:rPr>
      </w:pPr>
    </w:p>
    <w:p w:rsidR="004F7283" w:rsidRDefault="004F7283" w:rsidP="008D10EB">
      <w:pPr>
        <w:pStyle w:val="NewNewNewNewNewNew"/>
        <w:ind w:left="31680" w:hangingChars="700" w:firstLine="3168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案由（题目）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                                  </w:t>
      </w:r>
    </w:p>
    <w:p w:rsidR="004F7283" w:rsidRDefault="004F7283" w:rsidP="008D10EB">
      <w:pPr>
        <w:pStyle w:val="NewNewNewNewNewNew"/>
        <w:ind w:left="31680" w:hangingChars="600" w:firstLine="31680"/>
        <w:rPr>
          <w:rFonts w:ascii="仿宋_GB2312" w:eastAsia="仿宋_GB2312" w:hAnsi="仿宋_GB2312"/>
          <w:sz w:val="32"/>
          <w:szCs w:val="32"/>
          <w:u w:val="single"/>
        </w:rPr>
      </w:pPr>
    </w:p>
    <w:p w:rsidR="004F7283" w:rsidRDefault="004F7283" w:rsidP="008D10EB">
      <w:pPr>
        <w:pStyle w:val="NewNewNewNewNewNew"/>
        <w:ind w:left="31680" w:hangingChars="600" w:firstLine="31680"/>
        <w:rPr>
          <w:rFonts w:ascii="仿宋_GB2312" w:eastAsia="仿宋_GB2312" w:hAnsi="仿宋_GB2312"/>
          <w:sz w:val="32"/>
          <w:szCs w:val="32"/>
          <w:u w:val="single"/>
        </w:rPr>
      </w:pPr>
    </w:p>
    <w:p w:rsidR="004F7283" w:rsidRDefault="004F7283" w:rsidP="008D10EB">
      <w:pPr>
        <w:pStyle w:val="NewNewNewNewNewNew"/>
        <w:ind w:left="31680" w:hangingChars="600" w:firstLine="31680"/>
        <w:rPr>
          <w:rFonts w:ascii="仿宋_GB2312" w:eastAsia="仿宋_GB2312" w:hAnsi="仿宋_GB2312"/>
          <w:sz w:val="32"/>
          <w:szCs w:val="32"/>
          <w:u w:val="single"/>
        </w:rPr>
      </w:pPr>
    </w:p>
    <w:p w:rsidR="004F7283" w:rsidRDefault="004F7283" w:rsidP="008D10EB">
      <w:pPr>
        <w:pStyle w:val="NewNewNewNewNewNew"/>
        <w:ind w:left="31680" w:hangingChars="600" w:firstLine="3168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提案人：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      </w:t>
      </w:r>
    </w:p>
    <w:p w:rsidR="004F7283" w:rsidRDefault="004F7283" w:rsidP="008D10EB">
      <w:pPr>
        <w:pStyle w:val="NewNewNewNewNewNew"/>
        <w:ind w:left="31680" w:hangingChars="600" w:firstLine="3168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附议人：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      </w:t>
      </w:r>
    </w:p>
    <w:p w:rsidR="004F7283" w:rsidRDefault="004F7283" w:rsidP="008D10EB">
      <w:pPr>
        <w:pStyle w:val="NewNewNewNewNewNew"/>
        <w:ind w:left="31680" w:hangingChars="600" w:firstLine="31680"/>
        <w:rPr>
          <w:rFonts w:ascii="仿宋_GB2312" w:eastAsia="仿宋_GB2312" w:hAnsi="仿宋_GB2312" w:cs="仿宋_GB2312"/>
          <w:sz w:val="32"/>
          <w:szCs w:val="32"/>
          <w:u w:val="single"/>
        </w:rPr>
      </w:pPr>
    </w:p>
    <w:p w:rsidR="004F7283" w:rsidRDefault="004F7283" w:rsidP="008D10EB">
      <w:pPr>
        <w:pStyle w:val="NewNewNewNewNewNew"/>
        <w:ind w:left="31680" w:hangingChars="600" w:firstLine="31680"/>
        <w:jc w:val="center"/>
        <w:rPr>
          <w:rFonts w:ascii="仿宋_GB2312" w:eastAsia="仿宋_GB2312" w:hAnsi="仿宋_GB2312"/>
          <w:sz w:val="32"/>
          <w:szCs w:val="32"/>
        </w:rPr>
      </w:pPr>
    </w:p>
    <w:p w:rsidR="004F7283" w:rsidRDefault="004F7283" w:rsidP="008D10EB">
      <w:pPr>
        <w:pStyle w:val="NewNewNewNewNewNew"/>
        <w:ind w:left="31680" w:hangingChars="600" w:firstLine="31680"/>
        <w:jc w:val="center"/>
        <w:rPr>
          <w:rFonts w:ascii="仿宋_GB2312" w:eastAsia="仿宋_GB2312" w:hAnsi="仿宋_GB2312"/>
          <w:sz w:val="32"/>
          <w:szCs w:val="32"/>
        </w:rPr>
      </w:pPr>
    </w:p>
    <w:p w:rsidR="004F7283" w:rsidRDefault="004F7283" w:rsidP="008D10EB">
      <w:pPr>
        <w:pStyle w:val="NewNewNewNewNewNew"/>
        <w:ind w:left="31680" w:hangingChars="600" w:firstLine="31680"/>
        <w:rPr>
          <w:rFonts w:ascii="仿宋_GB2312" w:eastAsia="仿宋_GB2312" w:hAnsi="仿宋_GB2312"/>
          <w:sz w:val="32"/>
          <w:szCs w:val="32"/>
        </w:rPr>
      </w:pPr>
    </w:p>
    <w:p w:rsidR="004F7283" w:rsidRDefault="004F7283" w:rsidP="008D10EB">
      <w:pPr>
        <w:pStyle w:val="NewNewNewNewNewNew"/>
        <w:ind w:left="31680" w:hangingChars="600" w:firstLine="3168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代表团名称：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提案日期：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  </w:t>
      </w:r>
    </w:p>
    <w:p w:rsidR="004F7283" w:rsidRDefault="004F7283" w:rsidP="008D10EB">
      <w:pPr>
        <w:pStyle w:val="NewNewNewNewNewNew"/>
        <w:ind w:left="31680" w:hangingChars="600" w:firstLine="316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</w:p>
    <w:p w:rsidR="004F7283" w:rsidRDefault="004F7283" w:rsidP="008D10EB">
      <w:pPr>
        <w:pStyle w:val="NewNewNewNewNewNew"/>
        <w:ind w:left="31680" w:hangingChars="600" w:firstLine="31680"/>
        <w:rPr>
          <w:rFonts w:ascii="仿宋_GB2312" w:eastAsia="仿宋_GB2312" w:hAnsi="仿宋_GB2312"/>
          <w:sz w:val="32"/>
          <w:szCs w:val="32"/>
        </w:rPr>
      </w:pPr>
    </w:p>
    <w:p w:rsidR="004F7283" w:rsidRDefault="004F7283" w:rsidP="00560D4B">
      <w:pPr>
        <w:pStyle w:val="NewNewNewNewNewNew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（下栏由提案工作专门委员会填写）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90"/>
        <w:gridCol w:w="4378"/>
      </w:tblGrid>
      <w:tr w:rsidR="004F7283">
        <w:trPr>
          <w:cantSplit/>
          <w:trHeight w:val="533"/>
        </w:trPr>
        <w:tc>
          <w:tcPr>
            <w:tcW w:w="8568" w:type="dxa"/>
            <w:gridSpan w:val="2"/>
            <w:vAlign w:val="center"/>
          </w:tcPr>
          <w:p w:rsidR="004F7283" w:rsidRDefault="004F7283" w:rsidP="007B1111">
            <w:pPr>
              <w:pStyle w:val="NewNewNewNewNewNew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经过提案工作专门委员会审理立案，本提案请以下部门办理</w:t>
            </w:r>
          </w:p>
        </w:tc>
      </w:tr>
      <w:tr w:rsidR="004F7283">
        <w:trPr>
          <w:trHeight w:val="533"/>
        </w:trPr>
        <w:tc>
          <w:tcPr>
            <w:tcW w:w="8568" w:type="dxa"/>
            <w:gridSpan w:val="2"/>
            <w:vAlign w:val="center"/>
          </w:tcPr>
          <w:p w:rsidR="004F7283" w:rsidRDefault="004F7283" w:rsidP="007B1111">
            <w:pPr>
              <w:pStyle w:val="NewNewNewNewNewNew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处理部门</w:t>
            </w:r>
          </w:p>
        </w:tc>
      </w:tr>
      <w:tr w:rsidR="004F7283">
        <w:trPr>
          <w:trHeight w:val="513"/>
        </w:trPr>
        <w:tc>
          <w:tcPr>
            <w:tcW w:w="8568" w:type="dxa"/>
            <w:gridSpan w:val="2"/>
            <w:vAlign w:val="center"/>
          </w:tcPr>
          <w:p w:rsidR="004F7283" w:rsidRDefault="004F7283" w:rsidP="007B1111">
            <w:pPr>
              <w:pStyle w:val="NewNewNewNewNewNew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主办</w:t>
            </w:r>
          </w:p>
          <w:p w:rsidR="004F7283" w:rsidRDefault="004F7283" w:rsidP="007B1111">
            <w:pPr>
              <w:pStyle w:val="NewNewNewNewNewNew"/>
              <w:rPr>
                <w:rFonts w:ascii="仿宋_GB2312" w:eastAsia="仿宋_GB2312" w:hAnsi="仿宋_GB2312"/>
                <w:sz w:val="32"/>
                <w:szCs w:val="32"/>
              </w:rPr>
            </w:pPr>
          </w:p>
          <w:p w:rsidR="004F7283" w:rsidRDefault="004F7283" w:rsidP="007B1111">
            <w:pPr>
              <w:pStyle w:val="NewNewNewNewNewNew"/>
              <w:jc w:val="right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月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日</w:t>
            </w:r>
          </w:p>
        </w:tc>
      </w:tr>
      <w:tr w:rsidR="004F7283">
        <w:trPr>
          <w:trHeight w:val="513"/>
        </w:trPr>
        <w:tc>
          <w:tcPr>
            <w:tcW w:w="8568" w:type="dxa"/>
            <w:gridSpan w:val="2"/>
            <w:vAlign w:val="center"/>
          </w:tcPr>
          <w:p w:rsidR="004F7283" w:rsidRDefault="004F7283" w:rsidP="007B1111">
            <w:pPr>
              <w:pStyle w:val="NewNewNewNewNewNew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联办</w:t>
            </w:r>
          </w:p>
          <w:p w:rsidR="004F7283" w:rsidRDefault="004F7283" w:rsidP="007B1111">
            <w:pPr>
              <w:pStyle w:val="NewNewNewNewNewNew"/>
              <w:rPr>
                <w:rFonts w:ascii="仿宋_GB2312" w:eastAsia="仿宋_GB2312" w:hAnsi="仿宋_GB2312"/>
                <w:sz w:val="32"/>
                <w:szCs w:val="32"/>
              </w:rPr>
            </w:pPr>
          </w:p>
          <w:p w:rsidR="004F7283" w:rsidRDefault="004F7283" w:rsidP="007B1111">
            <w:pPr>
              <w:pStyle w:val="NewNewNewNewNewNew"/>
              <w:jc w:val="right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月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日</w:t>
            </w:r>
          </w:p>
        </w:tc>
      </w:tr>
      <w:tr w:rsidR="004F7283">
        <w:trPr>
          <w:trHeight w:val="554"/>
        </w:trPr>
        <w:tc>
          <w:tcPr>
            <w:tcW w:w="4190" w:type="dxa"/>
            <w:vAlign w:val="center"/>
          </w:tcPr>
          <w:p w:rsidR="004F7283" w:rsidRDefault="004F7283" w:rsidP="007B1111">
            <w:pPr>
              <w:pStyle w:val="NewNewNewNewNewNew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编号：</w:t>
            </w:r>
          </w:p>
        </w:tc>
        <w:tc>
          <w:tcPr>
            <w:tcW w:w="4378" w:type="dxa"/>
            <w:vAlign w:val="center"/>
          </w:tcPr>
          <w:p w:rsidR="004F7283" w:rsidRDefault="004F7283" w:rsidP="007B1111">
            <w:pPr>
              <w:pStyle w:val="NewNewNewNewNewNew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收案日期：</w:t>
            </w:r>
          </w:p>
        </w:tc>
      </w:tr>
    </w:tbl>
    <w:p w:rsidR="004F7283" w:rsidRDefault="004F7283" w:rsidP="00560D4B">
      <w:pPr>
        <w:pStyle w:val="NewNewNewNewNewNew"/>
        <w:rPr>
          <w:rFonts w:ascii="仿宋_GB2312" w:eastAsia="仿宋_GB2312" w:hAnsi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一、案由分析：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60"/>
      </w:tblGrid>
      <w:tr w:rsidR="004F7283">
        <w:trPr>
          <w:trHeight w:val="5637"/>
        </w:trPr>
        <w:tc>
          <w:tcPr>
            <w:tcW w:w="8460" w:type="dxa"/>
          </w:tcPr>
          <w:p w:rsidR="004F7283" w:rsidRDefault="004F7283" w:rsidP="007B1111">
            <w:pPr>
              <w:pStyle w:val="NewNewNewNewNewNew"/>
              <w:rPr>
                <w:rFonts w:ascii="宋体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4F7283" w:rsidRDefault="004F7283" w:rsidP="00560D4B">
      <w:pPr>
        <w:pStyle w:val="NewNewNewNewNewNew"/>
        <w:spacing w:line="420" w:lineRule="exact"/>
        <w:rPr>
          <w:rFonts w:ascii="黑体" w:eastAsia="黑体" w:hAnsi="黑体"/>
          <w:sz w:val="32"/>
          <w:szCs w:val="32"/>
        </w:rPr>
      </w:pPr>
    </w:p>
    <w:p w:rsidR="004F7283" w:rsidRDefault="004F7283" w:rsidP="00560D4B">
      <w:pPr>
        <w:pStyle w:val="NewNewNewNewNewNew"/>
        <w:spacing w:line="420" w:lineRule="exact"/>
        <w:rPr>
          <w:rFonts w:ascii="黑体" w:eastAsia="黑体" w:hAnsi="黑体"/>
          <w:sz w:val="32"/>
          <w:szCs w:val="32"/>
        </w:rPr>
      </w:pPr>
    </w:p>
    <w:p w:rsidR="004F7283" w:rsidRDefault="004F7283" w:rsidP="00560D4B">
      <w:pPr>
        <w:pStyle w:val="NewNewNewNewNewNew"/>
        <w:spacing w:line="420" w:lineRule="exact"/>
        <w:rPr>
          <w:rFonts w:ascii="黑体" w:eastAsia="黑体" w:hAnsi="黑体"/>
          <w:sz w:val="32"/>
          <w:szCs w:val="32"/>
        </w:rPr>
      </w:pPr>
    </w:p>
    <w:p w:rsidR="004F7283" w:rsidRDefault="004F7283" w:rsidP="00560D4B">
      <w:pPr>
        <w:pStyle w:val="NewNewNewNewNewNew"/>
        <w:spacing w:line="420" w:lineRule="exact"/>
        <w:rPr>
          <w:rFonts w:ascii="黑体" w:eastAsia="黑体" w:hAnsi="黑体"/>
          <w:sz w:val="32"/>
          <w:szCs w:val="32"/>
        </w:rPr>
      </w:pPr>
    </w:p>
    <w:p w:rsidR="004F7283" w:rsidRDefault="004F7283" w:rsidP="00560D4B">
      <w:pPr>
        <w:pStyle w:val="NewNewNewNewNewNew"/>
        <w:spacing w:line="420" w:lineRule="exact"/>
        <w:rPr>
          <w:rFonts w:ascii="宋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二、解决建议：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61"/>
      </w:tblGrid>
      <w:tr w:rsidR="004F7283">
        <w:trPr>
          <w:trHeight w:val="12460"/>
        </w:trPr>
        <w:tc>
          <w:tcPr>
            <w:tcW w:w="8461" w:type="dxa"/>
          </w:tcPr>
          <w:p w:rsidR="004F7283" w:rsidRDefault="004F7283" w:rsidP="004F7283">
            <w:pPr>
              <w:pStyle w:val="NewNewNewNewNewNew"/>
              <w:spacing w:line="420" w:lineRule="exact"/>
              <w:ind w:firstLineChars="264" w:firstLine="31680"/>
              <w:rPr>
                <w:rFonts w:ascii="宋体"/>
                <w:b/>
                <w:bCs/>
                <w:sz w:val="32"/>
                <w:szCs w:val="32"/>
              </w:rPr>
            </w:pPr>
          </w:p>
        </w:tc>
      </w:tr>
    </w:tbl>
    <w:p w:rsidR="004F7283" w:rsidRDefault="004F7283" w:rsidP="004F7283">
      <w:pPr>
        <w:pStyle w:val="NewNew"/>
        <w:spacing w:line="420" w:lineRule="exact"/>
        <w:ind w:left="0" w:firstLineChars="200" w:firstLine="31680"/>
        <w:rPr>
          <w:rFonts w:ascii="宋体" w:eastAsia="宋体" w:hAnsi="宋体"/>
          <w:sz w:val="32"/>
          <w:szCs w:val="32"/>
        </w:rPr>
      </w:pPr>
    </w:p>
    <w:p w:rsidR="004F7283" w:rsidRDefault="004F7283" w:rsidP="008D10EB">
      <w:pPr>
        <w:pStyle w:val="NewNew"/>
        <w:spacing w:line="420" w:lineRule="exact"/>
        <w:ind w:left="0" w:firstLineChars="200" w:firstLine="31680"/>
        <w:rPr>
          <w:rFonts w:ascii="宋体" w:eastAsia="宋体" w:hAnsi="宋体"/>
          <w:sz w:val="32"/>
          <w:szCs w:val="32"/>
        </w:rPr>
      </w:pPr>
    </w:p>
    <w:p w:rsidR="004F7283" w:rsidRDefault="004F7283" w:rsidP="008D10EB">
      <w:pPr>
        <w:pStyle w:val="NewNew"/>
        <w:spacing w:line="420" w:lineRule="exact"/>
        <w:ind w:left="0" w:firstLineChars="200" w:firstLine="31680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提案人姓名及通讯地址</w:t>
      </w:r>
    </w:p>
    <w:p w:rsidR="004F7283" w:rsidRDefault="004F7283" w:rsidP="008D10EB">
      <w:pPr>
        <w:pStyle w:val="NewNew"/>
        <w:spacing w:line="420" w:lineRule="exact"/>
        <w:ind w:left="0" w:firstLineChars="200" w:firstLine="31680"/>
        <w:rPr>
          <w:rFonts w:ascii="仿宋_GB2312"/>
          <w:b/>
          <w:bCs/>
          <w:sz w:val="32"/>
          <w:szCs w:val="32"/>
        </w:rPr>
      </w:pPr>
    </w:p>
    <w:p w:rsidR="004F7283" w:rsidRDefault="004F7283" w:rsidP="00560D4B">
      <w:pPr>
        <w:pStyle w:val="NewNew"/>
        <w:spacing w:line="420" w:lineRule="exact"/>
        <w:ind w:left="0"/>
        <w:rPr>
          <w:rFonts w:ascii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（第一提案人姓名填在首行，姓名请书写端正。）</w:t>
      </w:r>
    </w:p>
    <w:p w:rsidR="004F7283" w:rsidRDefault="004F7283" w:rsidP="008D10EB">
      <w:pPr>
        <w:pStyle w:val="NewNew"/>
        <w:spacing w:line="420" w:lineRule="exact"/>
        <w:ind w:left="0" w:firstLineChars="200" w:firstLine="31680"/>
        <w:rPr>
          <w:rFonts w:ascii="仿宋_GB2312"/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5"/>
        <w:gridCol w:w="3945"/>
        <w:gridCol w:w="1236"/>
        <w:gridCol w:w="2004"/>
      </w:tblGrid>
      <w:tr w:rsidR="004F7283">
        <w:trPr>
          <w:trHeight w:val="474"/>
        </w:trPr>
        <w:tc>
          <w:tcPr>
            <w:tcW w:w="1275" w:type="dxa"/>
            <w:vAlign w:val="center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  <w:r>
              <w:rPr>
                <w:rFonts w:ascii="仿宋_GB2312" w:hAnsi="仿宋_GB2312" w:cs="仿宋_GB2312" w:hint="eastAsia"/>
                <w:sz w:val="32"/>
                <w:szCs w:val="32"/>
              </w:rPr>
              <w:t>姓</w:t>
            </w:r>
            <w:r>
              <w:rPr>
                <w:rFonts w:ascii="仿宋_GB2312" w:hAnsi="仿宋_GB2312" w:cs="仿宋_GB2312"/>
                <w:sz w:val="32"/>
                <w:szCs w:val="32"/>
              </w:rPr>
              <w:t xml:space="preserve">  </w:t>
            </w:r>
            <w:r>
              <w:rPr>
                <w:rFonts w:ascii="仿宋_GB2312" w:hAnsi="仿宋_GB2312" w:cs="仿宋_GB2312" w:hint="eastAsia"/>
                <w:sz w:val="32"/>
                <w:szCs w:val="32"/>
              </w:rPr>
              <w:t>名</w:t>
            </w:r>
          </w:p>
        </w:tc>
        <w:tc>
          <w:tcPr>
            <w:tcW w:w="3945" w:type="dxa"/>
            <w:vAlign w:val="center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  <w:r>
              <w:rPr>
                <w:rFonts w:ascii="仿宋_GB2312" w:hAnsi="仿宋_GB2312" w:cs="仿宋_GB2312" w:hint="eastAsia"/>
                <w:sz w:val="32"/>
                <w:szCs w:val="32"/>
              </w:rPr>
              <w:t>通</w:t>
            </w:r>
            <w:r>
              <w:rPr>
                <w:rFonts w:ascii="仿宋_GB2312" w:hAnsi="仿宋_GB2312" w:cs="仿宋_GB2312"/>
                <w:sz w:val="32"/>
                <w:szCs w:val="32"/>
              </w:rPr>
              <w:t xml:space="preserve"> </w:t>
            </w:r>
            <w:r>
              <w:rPr>
                <w:rFonts w:ascii="仿宋_GB2312" w:hAnsi="仿宋_GB2312" w:cs="仿宋_GB2312" w:hint="eastAsia"/>
                <w:sz w:val="32"/>
                <w:szCs w:val="32"/>
              </w:rPr>
              <w:t>讯</w:t>
            </w:r>
            <w:r>
              <w:rPr>
                <w:rFonts w:ascii="仿宋_GB2312" w:hAnsi="仿宋_GB2312" w:cs="仿宋_GB2312"/>
                <w:sz w:val="32"/>
                <w:szCs w:val="32"/>
              </w:rPr>
              <w:t xml:space="preserve"> </w:t>
            </w:r>
            <w:r>
              <w:rPr>
                <w:rFonts w:ascii="仿宋_GB2312" w:hAnsi="仿宋_GB2312" w:cs="仿宋_GB2312" w:hint="eastAsia"/>
                <w:sz w:val="32"/>
                <w:szCs w:val="32"/>
              </w:rPr>
              <w:t>地</w:t>
            </w:r>
            <w:r>
              <w:rPr>
                <w:rFonts w:ascii="仿宋_GB2312" w:hAnsi="仿宋_GB2312" w:cs="仿宋_GB2312"/>
                <w:sz w:val="32"/>
                <w:szCs w:val="32"/>
              </w:rPr>
              <w:t xml:space="preserve"> </w:t>
            </w:r>
            <w:r>
              <w:rPr>
                <w:rFonts w:ascii="仿宋_GB2312" w:hAnsi="仿宋_GB2312" w:cs="仿宋_GB2312" w:hint="eastAsia"/>
                <w:sz w:val="32"/>
                <w:szCs w:val="32"/>
              </w:rPr>
              <w:t>址</w:t>
            </w:r>
          </w:p>
        </w:tc>
        <w:tc>
          <w:tcPr>
            <w:tcW w:w="1236" w:type="dxa"/>
            <w:vAlign w:val="center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  <w:r>
              <w:rPr>
                <w:rFonts w:ascii="仿宋_GB2312" w:hAnsi="仿宋_GB2312" w:cs="仿宋_GB2312" w:hint="eastAsia"/>
                <w:sz w:val="32"/>
                <w:szCs w:val="32"/>
              </w:rPr>
              <w:t>电</w:t>
            </w:r>
            <w:r>
              <w:rPr>
                <w:rFonts w:ascii="仿宋_GB2312" w:hAnsi="仿宋_GB2312" w:cs="仿宋_GB2312"/>
                <w:sz w:val="32"/>
                <w:szCs w:val="32"/>
              </w:rPr>
              <w:t xml:space="preserve">  </w:t>
            </w:r>
            <w:r>
              <w:rPr>
                <w:rFonts w:ascii="仿宋_GB2312" w:hAnsi="仿宋_GB2312" w:cs="仿宋_GB2312" w:hint="eastAsia"/>
                <w:sz w:val="32"/>
                <w:szCs w:val="32"/>
              </w:rPr>
              <w:t>话</w:t>
            </w:r>
          </w:p>
        </w:tc>
        <w:tc>
          <w:tcPr>
            <w:tcW w:w="2004" w:type="dxa"/>
            <w:vAlign w:val="center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  <w:r>
              <w:rPr>
                <w:rFonts w:ascii="仿宋_GB2312" w:hAnsi="仿宋_GB2312" w:cs="仿宋_GB2312"/>
                <w:sz w:val="32"/>
                <w:szCs w:val="32"/>
              </w:rPr>
              <w:t>e-mail</w:t>
            </w:r>
          </w:p>
        </w:tc>
      </w:tr>
      <w:tr w:rsidR="004F7283">
        <w:trPr>
          <w:trHeight w:val="474"/>
        </w:trPr>
        <w:tc>
          <w:tcPr>
            <w:tcW w:w="127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94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236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004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</w:tr>
      <w:tr w:rsidR="004F7283">
        <w:trPr>
          <w:trHeight w:val="461"/>
        </w:trPr>
        <w:tc>
          <w:tcPr>
            <w:tcW w:w="127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94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236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004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</w:tr>
      <w:tr w:rsidR="004F7283">
        <w:trPr>
          <w:trHeight w:val="474"/>
        </w:trPr>
        <w:tc>
          <w:tcPr>
            <w:tcW w:w="127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94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236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004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</w:tr>
      <w:tr w:rsidR="004F7283">
        <w:trPr>
          <w:trHeight w:val="474"/>
        </w:trPr>
        <w:tc>
          <w:tcPr>
            <w:tcW w:w="127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94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236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004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</w:tr>
      <w:tr w:rsidR="004F7283">
        <w:trPr>
          <w:trHeight w:val="474"/>
        </w:trPr>
        <w:tc>
          <w:tcPr>
            <w:tcW w:w="127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94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236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004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</w:tr>
      <w:tr w:rsidR="004F7283">
        <w:trPr>
          <w:trHeight w:val="474"/>
        </w:trPr>
        <w:tc>
          <w:tcPr>
            <w:tcW w:w="127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94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236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004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</w:tr>
      <w:tr w:rsidR="004F7283">
        <w:trPr>
          <w:trHeight w:val="474"/>
        </w:trPr>
        <w:tc>
          <w:tcPr>
            <w:tcW w:w="127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94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236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004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</w:tr>
      <w:tr w:rsidR="004F7283">
        <w:trPr>
          <w:trHeight w:val="461"/>
        </w:trPr>
        <w:tc>
          <w:tcPr>
            <w:tcW w:w="127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94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236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004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</w:tr>
      <w:tr w:rsidR="004F7283">
        <w:trPr>
          <w:trHeight w:val="474"/>
        </w:trPr>
        <w:tc>
          <w:tcPr>
            <w:tcW w:w="127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94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236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004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</w:tr>
      <w:tr w:rsidR="004F7283">
        <w:trPr>
          <w:trHeight w:val="474"/>
        </w:trPr>
        <w:tc>
          <w:tcPr>
            <w:tcW w:w="127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94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236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004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</w:tr>
      <w:tr w:rsidR="004F7283">
        <w:trPr>
          <w:trHeight w:val="474"/>
        </w:trPr>
        <w:tc>
          <w:tcPr>
            <w:tcW w:w="127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94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236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004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</w:tr>
      <w:tr w:rsidR="004F7283">
        <w:trPr>
          <w:trHeight w:val="474"/>
        </w:trPr>
        <w:tc>
          <w:tcPr>
            <w:tcW w:w="127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94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236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004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</w:tr>
      <w:tr w:rsidR="004F7283">
        <w:trPr>
          <w:trHeight w:val="474"/>
        </w:trPr>
        <w:tc>
          <w:tcPr>
            <w:tcW w:w="127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945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236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004" w:type="dxa"/>
          </w:tcPr>
          <w:p w:rsidR="004F7283" w:rsidRDefault="004F7283" w:rsidP="007B1111">
            <w:pPr>
              <w:pStyle w:val="NewNew"/>
              <w:spacing w:line="420" w:lineRule="exact"/>
              <w:ind w:left="0"/>
              <w:rPr>
                <w:rFonts w:ascii="仿宋_GB2312"/>
                <w:sz w:val="32"/>
                <w:szCs w:val="32"/>
              </w:rPr>
            </w:pPr>
          </w:p>
        </w:tc>
      </w:tr>
    </w:tbl>
    <w:p w:rsidR="004F7283" w:rsidRDefault="004F7283" w:rsidP="004F7283">
      <w:pPr>
        <w:pStyle w:val="NewNew"/>
        <w:spacing w:line="420" w:lineRule="exact"/>
        <w:ind w:left="0" w:firstLineChars="200" w:firstLine="31680"/>
        <w:rPr>
          <w:rFonts w:ascii="宋体" w:eastAsia="宋体" w:hAnsi="宋体"/>
          <w:sz w:val="32"/>
          <w:szCs w:val="32"/>
        </w:rPr>
      </w:pPr>
    </w:p>
    <w:p w:rsidR="004F7283" w:rsidRDefault="004F7283" w:rsidP="008D10EB">
      <w:pPr>
        <w:pStyle w:val="NewNew"/>
        <w:spacing w:line="420" w:lineRule="exact"/>
        <w:ind w:left="0" w:firstLineChars="200" w:firstLine="31680"/>
        <w:rPr>
          <w:rFonts w:ascii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团体提案单位名称</w:t>
      </w:r>
    </w:p>
    <w:p w:rsidR="004F7283" w:rsidRDefault="004F7283" w:rsidP="008D10EB">
      <w:pPr>
        <w:pStyle w:val="NewNew"/>
        <w:spacing w:line="420" w:lineRule="exact"/>
        <w:ind w:left="0" w:firstLineChars="200" w:firstLine="31680"/>
        <w:rPr>
          <w:rFonts w:ascii="宋体" w:eastAsia="宋体" w:hAnsi="宋体"/>
          <w:sz w:val="32"/>
          <w:szCs w:val="32"/>
        </w:rPr>
      </w:pPr>
    </w:p>
    <w:p w:rsidR="004F7283" w:rsidRDefault="004F7283" w:rsidP="00560D4B">
      <w:pPr>
        <w:pStyle w:val="NewNew"/>
        <w:spacing w:line="420" w:lineRule="exact"/>
        <w:ind w:left="0"/>
        <w:jc w:val="both"/>
        <w:rPr>
          <w:rFonts w:ascii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代表团名称：</w:t>
      </w:r>
      <w:r>
        <w:rPr>
          <w:rFonts w:ascii="仿宋_GB2312" w:hAnsi="仿宋_GB2312" w:cs="仿宋_GB2312"/>
          <w:sz w:val="32"/>
          <w:szCs w:val="32"/>
          <w:u w:val="single"/>
        </w:rPr>
        <w:t xml:space="preserve">                                             </w:t>
      </w:r>
    </w:p>
    <w:p w:rsidR="004F7283" w:rsidRDefault="004F7283" w:rsidP="008D10EB">
      <w:pPr>
        <w:pStyle w:val="NewNew"/>
        <w:spacing w:line="420" w:lineRule="exact"/>
        <w:ind w:left="0" w:firstLineChars="200" w:firstLine="31680"/>
        <w:rPr>
          <w:rFonts w:ascii="仿宋_GB2312"/>
          <w:sz w:val="32"/>
          <w:szCs w:val="32"/>
          <w:u w:val="single"/>
        </w:rPr>
      </w:pPr>
    </w:p>
    <w:p w:rsidR="004F7283" w:rsidRDefault="004F7283" w:rsidP="00560D4B">
      <w:pPr>
        <w:pStyle w:val="NewNew"/>
        <w:spacing w:line="420" w:lineRule="exact"/>
        <w:ind w:left="0"/>
        <w:jc w:val="both"/>
        <w:rPr>
          <w:rFonts w:ascii="仿宋_GB2312"/>
          <w:sz w:val="32"/>
          <w:szCs w:val="32"/>
          <w:u w:val="single"/>
        </w:rPr>
      </w:pPr>
      <w:r>
        <w:rPr>
          <w:rFonts w:ascii="仿宋_GB2312" w:hAnsi="仿宋_GB2312" w:cs="仿宋_GB2312" w:hint="eastAsia"/>
          <w:sz w:val="32"/>
          <w:szCs w:val="32"/>
        </w:rPr>
        <w:t>联系人：</w:t>
      </w:r>
      <w:r>
        <w:rPr>
          <w:rFonts w:ascii="仿宋_GB2312" w:hAnsi="仿宋_GB2312" w:cs="仿宋_GB2312"/>
          <w:sz w:val="32"/>
          <w:szCs w:val="32"/>
          <w:u w:val="single"/>
        </w:rPr>
        <w:t xml:space="preserve">                     </w:t>
      </w:r>
      <w:r>
        <w:rPr>
          <w:rFonts w:ascii="仿宋_GB2312" w:hAnsi="仿宋_GB2312" w:cs="仿宋_GB2312" w:hint="eastAsia"/>
          <w:sz w:val="32"/>
          <w:szCs w:val="32"/>
        </w:rPr>
        <w:t>联系电话：</w:t>
      </w:r>
      <w:r>
        <w:rPr>
          <w:rFonts w:ascii="仿宋_GB2312" w:hAnsi="仿宋_GB2312" w:cs="仿宋_GB2312"/>
          <w:sz w:val="32"/>
          <w:szCs w:val="32"/>
          <w:u w:val="single"/>
        </w:rPr>
        <w:t xml:space="preserve">                 </w:t>
      </w:r>
    </w:p>
    <w:p w:rsidR="004F7283" w:rsidRDefault="004F7283" w:rsidP="00560D4B">
      <w:pPr>
        <w:pStyle w:val="NewNew"/>
        <w:spacing w:line="420" w:lineRule="exact"/>
        <w:ind w:left="0"/>
        <w:jc w:val="both"/>
        <w:rPr>
          <w:rFonts w:ascii="仿宋_GB2312"/>
          <w:sz w:val="32"/>
          <w:szCs w:val="32"/>
          <w:u w:val="single"/>
        </w:rPr>
      </w:pPr>
    </w:p>
    <w:p w:rsidR="004F7283" w:rsidRDefault="004F7283" w:rsidP="00560D4B">
      <w:pPr>
        <w:pStyle w:val="NewNew"/>
        <w:spacing w:line="420" w:lineRule="exact"/>
        <w:ind w:left="0"/>
        <w:jc w:val="both"/>
        <w:rPr>
          <w:rFonts w:ascii="宋体" w:eastAsia="宋体" w:hAnsi="宋体" w:cs="宋体"/>
          <w:sz w:val="32"/>
          <w:szCs w:val="32"/>
          <w:u w:val="single"/>
        </w:rPr>
      </w:pPr>
      <w:r>
        <w:rPr>
          <w:rFonts w:ascii="仿宋_GB2312" w:hAnsi="仿宋_GB2312" w:cs="仿宋_GB2312" w:hint="eastAsia"/>
          <w:sz w:val="32"/>
          <w:szCs w:val="32"/>
        </w:rPr>
        <w:t>联系</w:t>
      </w:r>
      <w:r>
        <w:rPr>
          <w:rFonts w:ascii="仿宋_GB2312" w:hAnsi="仿宋_GB2312" w:cs="仿宋_GB2312"/>
          <w:sz w:val="32"/>
          <w:szCs w:val="32"/>
        </w:rPr>
        <w:t>e-mail:</w:t>
      </w:r>
      <w:r>
        <w:rPr>
          <w:rFonts w:ascii="仿宋_GB2312" w:hAnsi="仿宋_GB2312" w:cs="仿宋_GB2312"/>
          <w:sz w:val="32"/>
          <w:szCs w:val="32"/>
          <w:u w:val="single"/>
        </w:rPr>
        <w:t xml:space="preserve">                        </w:t>
      </w:r>
      <w:r>
        <w:rPr>
          <w:rFonts w:ascii="宋体" w:eastAsia="宋体" w:hAnsi="宋体" w:cs="宋体"/>
          <w:sz w:val="32"/>
          <w:szCs w:val="32"/>
          <w:u w:val="single"/>
        </w:rPr>
        <w:t xml:space="preserve">                     </w:t>
      </w:r>
    </w:p>
    <w:p w:rsidR="004F7283" w:rsidRDefault="004F7283" w:rsidP="00560D4B">
      <w:pPr>
        <w:pStyle w:val="NewNewNewNewNewNew"/>
        <w:rPr>
          <w:rFonts w:ascii="宋体"/>
          <w:sz w:val="32"/>
          <w:szCs w:val="32"/>
        </w:rPr>
      </w:pPr>
    </w:p>
    <w:p w:rsidR="004F7283" w:rsidRDefault="004F7283" w:rsidP="00560D4B">
      <w:pPr>
        <w:pStyle w:val="NewNewNewNewNewNew"/>
        <w:spacing w:line="520" w:lineRule="exact"/>
        <w:textAlignment w:val="baseline"/>
        <w:rPr>
          <w:rFonts w:ascii="黑体" w:eastAsia="黑体" w:hAnsi="黑体"/>
          <w:sz w:val="32"/>
          <w:szCs w:val="32"/>
        </w:rPr>
      </w:pPr>
    </w:p>
    <w:p w:rsidR="004F7283" w:rsidRDefault="004F7283" w:rsidP="00560D4B">
      <w:pPr>
        <w:pStyle w:val="NewNewNewNewNewNew"/>
        <w:spacing w:line="520" w:lineRule="exact"/>
        <w:textAlignment w:val="baseline"/>
        <w:rPr>
          <w:rFonts w:ascii="黑体" w:eastAsia="黑体" w:hAnsi="黑体"/>
          <w:sz w:val="32"/>
          <w:szCs w:val="32"/>
        </w:rPr>
      </w:pPr>
    </w:p>
    <w:p w:rsidR="004F7283" w:rsidRDefault="004F7283" w:rsidP="00560D4B">
      <w:pPr>
        <w:pStyle w:val="NewNewNewNewNewNew"/>
        <w:spacing w:line="520" w:lineRule="exact"/>
        <w:textAlignment w:val="baseline"/>
        <w:rPr>
          <w:rFonts w:ascii="宋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：</w:t>
      </w:r>
    </w:p>
    <w:p w:rsidR="004F7283" w:rsidRDefault="004F7283" w:rsidP="00560D4B">
      <w:pPr>
        <w:pStyle w:val="NewNewNewNewNewNew"/>
        <w:spacing w:line="520" w:lineRule="exact"/>
        <w:jc w:val="center"/>
        <w:textAlignment w:val="baseline"/>
        <w:rPr>
          <w:rFonts w:asci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闽江师范高等学校</w:t>
      </w:r>
    </w:p>
    <w:p w:rsidR="004F7283" w:rsidRDefault="004F7283" w:rsidP="00BA274A">
      <w:pPr>
        <w:pStyle w:val="NewNewNewNewNewNew"/>
        <w:spacing w:line="520" w:lineRule="exact"/>
        <w:jc w:val="center"/>
        <w:textAlignment w:val="baseline"/>
        <w:rPr>
          <w:rFonts w:ascii="宋体"/>
          <w:sz w:val="32"/>
          <w:szCs w:val="32"/>
        </w:rPr>
      </w:pPr>
      <w:r>
        <w:rPr>
          <w:rFonts w:ascii="宋体" w:hAnsi="宋体" w:cs="宋体" w:hint="eastAsia"/>
          <w:b/>
          <w:bCs/>
          <w:sz w:val="44"/>
          <w:szCs w:val="44"/>
        </w:rPr>
        <w:t>教职工（代表）大会建议表</w:t>
      </w:r>
    </w:p>
    <w:p w:rsidR="004F7283" w:rsidRDefault="004F7283" w:rsidP="00560D4B">
      <w:pPr>
        <w:pStyle w:val="NewNewNewNewNewNew"/>
        <w:spacing w:line="520" w:lineRule="exact"/>
        <w:jc w:val="center"/>
        <w:textAlignment w:val="baseline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第一届第二次会议</w:t>
      </w:r>
    </w:p>
    <w:p w:rsidR="004F7283" w:rsidRDefault="004F7283" w:rsidP="008D10EB">
      <w:pPr>
        <w:pStyle w:val="NewNewNewNewNewNew"/>
        <w:spacing w:line="520" w:lineRule="exact"/>
        <w:ind w:firstLineChars="1900" w:firstLine="31680"/>
        <w:textAlignment w:val="baseline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类别：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</w:t>
      </w:r>
    </w:p>
    <w:p w:rsidR="004F7283" w:rsidRDefault="004F7283" w:rsidP="008D10EB">
      <w:pPr>
        <w:pStyle w:val="NewNewNewNewNewNew"/>
        <w:spacing w:line="520" w:lineRule="exact"/>
        <w:ind w:firstLineChars="1900" w:firstLine="31680"/>
        <w:textAlignment w:val="baseline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编号：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5"/>
        <w:gridCol w:w="659"/>
        <w:gridCol w:w="2281"/>
        <w:gridCol w:w="945"/>
        <w:gridCol w:w="4290"/>
      </w:tblGrid>
      <w:tr w:rsidR="004F7283">
        <w:trPr>
          <w:trHeight w:val="465"/>
        </w:trPr>
        <w:tc>
          <w:tcPr>
            <w:tcW w:w="1304" w:type="dxa"/>
            <w:gridSpan w:val="2"/>
          </w:tcPr>
          <w:p w:rsidR="004F7283" w:rsidRDefault="004F7283" w:rsidP="007B1111">
            <w:pPr>
              <w:pStyle w:val="NewNewNewNewNewNew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建议人</w:t>
            </w:r>
          </w:p>
        </w:tc>
        <w:tc>
          <w:tcPr>
            <w:tcW w:w="2281" w:type="dxa"/>
          </w:tcPr>
          <w:p w:rsidR="004F7283" w:rsidRDefault="004F7283" w:rsidP="007B1111">
            <w:pPr>
              <w:pStyle w:val="NewNewNewNewNewNew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945" w:type="dxa"/>
          </w:tcPr>
          <w:p w:rsidR="004F7283" w:rsidRDefault="004F7283" w:rsidP="007B1111">
            <w:pPr>
              <w:pStyle w:val="NewNewNewNewNewNew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单位</w:t>
            </w:r>
          </w:p>
        </w:tc>
        <w:tc>
          <w:tcPr>
            <w:tcW w:w="4290" w:type="dxa"/>
          </w:tcPr>
          <w:p w:rsidR="004F7283" w:rsidRDefault="004F7283" w:rsidP="007B1111">
            <w:pPr>
              <w:pStyle w:val="NewNewNewNewNewNew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4F7283">
        <w:trPr>
          <w:trHeight w:val="2943"/>
        </w:trPr>
        <w:tc>
          <w:tcPr>
            <w:tcW w:w="645" w:type="dxa"/>
            <w:vAlign w:val="center"/>
          </w:tcPr>
          <w:p w:rsidR="004F7283" w:rsidRDefault="004F7283" w:rsidP="007B1111">
            <w:pPr>
              <w:pStyle w:val="NewNewNewNewNewNew"/>
              <w:spacing w:line="3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建</w:t>
            </w:r>
          </w:p>
          <w:p w:rsidR="004F7283" w:rsidRDefault="004F7283" w:rsidP="007B1111">
            <w:pPr>
              <w:pStyle w:val="NewNewNewNewNewNew"/>
              <w:spacing w:line="3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议</w:t>
            </w:r>
          </w:p>
          <w:p w:rsidR="004F7283" w:rsidRDefault="004F7283" w:rsidP="007B1111">
            <w:pPr>
              <w:pStyle w:val="NewNewNewNewNewNew"/>
              <w:spacing w:line="3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内</w:t>
            </w:r>
          </w:p>
          <w:p w:rsidR="004F7283" w:rsidRDefault="004F7283" w:rsidP="007B1111">
            <w:pPr>
              <w:pStyle w:val="NewNewNewNewNewNew"/>
              <w:spacing w:line="3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容</w:t>
            </w:r>
          </w:p>
        </w:tc>
        <w:tc>
          <w:tcPr>
            <w:tcW w:w="8175" w:type="dxa"/>
            <w:gridSpan w:val="4"/>
          </w:tcPr>
          <w:p w:rsidR="004F7283" w:rsidRDefault="004F7283" w:rsidP="007B1111">
            <w:pPr>
              <w:pStyle w:val="NewNewNewNewNewNew"/>
              <w:spacing w:line="360" w:lineRule="exact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4F7283">
        <w:trPr>
          <w:trHeight w:val="2545"/>
        </w:trPr>
        <w:tc>
          <w:tcPr>
            <w:tcW w:w="645" w:type="dxa"/>
            <w:vAlign w:val="center"/>
          </w:tcPr>
          <w:p w:rsidR="004F7283" w:rsidRDefault="004F7283" w:rsidP="007B1111">
            <w:pPr>
              <w:pStyle w:val="NewNewNewNewNewNew"/>
              <w:spacing w:line="500" w:lineRule="exact"/>
              <w:jc w:val="center"/>
              <w:textAlignment w:val="baseline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建</w:t>
            </w:r>
          </w:p>
          <w:p w:rsidR="004F7283" w:rsidRDefault="004F7283" w:rsidP="007B1111">
            <w:pPr>
              <w:pStyle w:val="NewNewNewNewNewNew"/>
              <w:spacing w:line="500" w:lineRule="exact"/>
              <w:jc w:val="center"/>
              <w:textAlignment w:val="baseline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议</w:t>
            </w:r>
          </w:p>
          <w:p w:rsidR="004F7283" w:rsidRDefault="004F7283" w:rsidP="007B1111">
            <w:pPr>
              <w:pStyle w:val="NewNewNewNewNewNew"/>
              <w:spacing w:line="500" w:lineRule="exact"/>
              <w:jc w:val="center"/>
              <w:textAlignment w:val="baseline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措</w:t>
            </w:r>
          </w:p>
          <w:p w:rsidR="004F7283" w:rsidRDefault="004F7283" w:rsidP="007B1111">
            <w:pPr>
              <w:pStyle w:val="NewNewNewNewNewNew"/>
              <w:spacing w:line="500" w:lineRule="exact"/>
              <w:jc w:val="center"/>
              <w:textAlignment w:val="baseline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施</w:t>
            </w:r>
          </w:p>
        </w:tc>
        <w:tc>
          <w:tcPr>
            <w:tcW w:w="8175" w:type="dxa"/>
            <w:gridSpan w:val="4"/>
          </w:tcPr>
          <w:p w:rsidR="004F7283" w:rsidRDefault="004F7283" w:rsidP="007B1111">
            <w:pPr>
              <w:pStyle w:val="NewNewNewNewNewNew"/>
              <w:rPr>
                <w:rFonts w:ascii="仿宋_GB2312" w:eastAsia="仿宋_GB2312" w:hAnsi="仿宋_GB2312"/>
                <w:sz w:val="32"/>
                <w:szCs w:val="32"/>
              </w:rPr>
            </w:pPr>
          </w:p>
          <w:p w:rsidR="004F7283" w:rsidRDefault="004F7283" w:rsidP="007B1111">
            <w:pPr>
              <w:pStyle w:val="NewNewNewNewNewNew"/>
              <w:rPr>
                <w:rFonts w:ascii="仿宋_GB2312" w:eastAsia="仿宋_GB2312" w:hAnsi="仿宋_GB2312"/>
                <w:sz w:val="32"/>
                <w:szCs w:val="32"/>
              </w:rPr>
            </w:pPr>
          </w:p>
          <w:p w:rsidR="004F7283" w:rsidRDefault="004F7283" w:rsidP="007B1111">
            <w:pPr>
              <w:pStyle w:val="NewNewNewNewNewNew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 xml:space="preserve">                                    </w:t>
            </w:r>
          </w:p>
          <w:p w:rsidR="004F7283" w:rsidRDefault="004F7283" w:rsidP="004F7283">
            <w:pPr>
              <w:pStyle w:val="NewNewNewNewNewNew"/>
              <w:ind w:firstLineChars="1800" w:firstLine="31680"/>
              <w:rPr>
                <w:rFonts w:ascii="仿宋_GB2312" w:eastAsia="仿宋_GB2312" w:hAnsi="仿宋_GB2312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月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日</w:t>
            </w:r>
          </w:p>
        </w:tc>
      </w:tr>
      <w:tr w:rsidR="004F7283">
        <w:trPr>
          <w:cantSplit/>
          <w:trHeight w:val="2260"/>
        </w:trPr>
        <w:tc>
          <w:tcPr>
            <w:tcW w:w="645" w:type="dxa"/>
            <w:vMerge w:val="restart"/>
            <w:vAlign w:val="center"/>
          </w:tcPr>
          <w:p w:rsidR="004F7283" w:rsidRDefault="004F7283" w:rsidP="007B1111">
            <w:pPr>
              <w:pStyle w:val="NewNewNewNewNewNew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处</w:t>
            </w:r>
          </w:p>
          <w:p w:rsidR="004F7283" w:rsidRDefault="004F7283" w:rsidP="007B1111">
            <w:pPr>
              <w:pStyle w:val="NewNewNewNewNewNew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理</w:t>
            </w:r>
          </w:p>
          <w:p w:rsidR="004F7283" w:rsidRDefault="004F7283" w:rsidP="007B1111">
            <w:pPr>
              <w:pStyle w:val="NewNewNewNewNewNew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部</w:t>
            </w:r>
          </w:p>
          <w:p w:rsidR="004F7283" w:rsidRDefault="004F7283" w:rsidP="007B1111">
            <w:pPr>
              <w:pStyle w:val="NewNewNewNewNewNew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门</w:t>
            </w:r>
          </w:p>
        </w:tc>
        <w:tc>
          <w:tcPr>
            <w:tcW w:w="8175" w:type="dxa"/>
            <w:gridSpan w:val="4"/>
          </w:tcPr>
          <w:p w:rsidR="004F7283" w:rsidRDefault="004F7283" w:rsidP="007B1111">
            <w:pPr>
              <w:pStyle w:val="NewNewNewNewNewNew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主办</w:t>
            </w:r>
          </w:p>
          <w:p w:rsidR="004F7283" w:rsidRDefault="004F7283" w:rsidP="007B1111">
            <w:pPr>
              <w:pStyle w:val="NewNewNewNewNewNew"/>
              <w:rPr>
                <w:rFonts w:ascii="仿宋_GB2312" w:eastAsia="仿宋_GB2312" w:hAnsi="仿宋_GB2312"/>
                <w:sz w:val="32"/>
                <w:szCs w:val="32"/>
              </w:rPr>
            </w:pPr>
          </w:p>
          <w:p w:rsidR="004F7283" w:rsidRDefault="004F7283" w:rsidP="007B1111">
            <w:pPr>
              <w:pStyle w:val="NewNewNewNewNewNew"/>
              <w:rPr>
                <w:rFonts w:ascii="仿宋_GB2312" w:eastAsia="仿宋_GB2312" w:hAnsi="仿宋_GB2312"/>
                <w:sz w:val="32"/>
                <w:szCs w:val="32"/>
              </w:rPr>
            </w:pPr>
          </w:p>
          <w:p w:rsidR="004F7283" w:rsidRDefault="004F7283" w:rsidP="007B1111">
            <w:pPr>
              <w:pStyle w:val="NewNewNewNewNewNew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 xml:space="preserve">                                    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月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日</w:t>
            </w:r>
          </w:p>
        </w:tc>
      </w:tr>
      <w:tr w:rsidR="004F7283">
        <w:trPr>
          <w:cantSplit/>
          <w:trHeight w:val="1378"/>
        </w:trPr>
        <w:tc>
          <w:tcPr>
            <w:tcW w:w="645" w:type="dxa"/>
            <w:vMerge/>
          </w:tcPr>
          <w:p w:rsidR="004F7283" w:rsidRDefault="004F7283" w:rsidP="007B1111">
            <w:pPr>
              <w:pStyle w:val="NewNewNewNewNewNew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8175" w:type="dxa"/>
            <w:gridSpan w:val="4"/>
          </w:tcPr>
          <w:p w:rsidR="004F7283" w:rsidRDefault="004F7283" w:rsidP="007B1111">
            <w:pPr>
              <w:pStyle w:val="NewNewNewNewNewNew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联办</w:t>
            </w:r>
          </w:p>
          <w:p w:rsidR="004F7283" w:rsidRDefault="004F7283" w:rsidP="007B1111">
            <w:pPr>
              <w:pStyle w:val="NewNewNewNewNewNew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 xml:space="preserve">                                    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月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日</w:t>
            </w:r>
          </w:p>
        </w:tc>
      </w:tr>
    </w:tbl>
    <w:p w:rsidR="004F7283" w:rsidRDefault="004F7283" w:rsidP="004F7283">
      <w:pPr>
        <w:pStyle w:val="NewNewNewNewNewNew"/>
        <w:ind w:firstLineChars="200" w:firstLine="31680"/>
        <w:rPr>
          <w:rFonts w:ascii="黑体" w:eastAsia="黑体" w:hAnsi="黑体"/>
          <w:spacing w:val="24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注：本表只填写一个提案内容，一式两份</w:t>
      </w:r>
    </w:p>
    <w:sectPr w:rsidR="004F7283" w:rsidSect="0094206B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283" w:rsidRDefault="004F7283" w:rsidP="00560D4B">
      <w:r>
        <w:separator/>
      </w:r>
    </w:p>
  </w:endnote>
  <w:endnote w:type="continuationSeparator" w:id="0">
    <w:p w:rsidR="004F7283" w:rsidRDefault="004F7283" w:rsidP="00560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283" w:rsidRDefault="004F7283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283" w:rsidRDefault="004F7283" w:rsidP="00560D4B">
      <w:r>
        <w:separator/>
      </w:r>
    </w:p>
  </w:footnote>
  <w:footnote w:type="continuationSeparator" w:id="0">
    <w:p w:rsidR="004F7283" w:rsidRDefault="004F7283" w:rsidP="00560D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283" w:rsidRDefault="004F7283" w:rsidP="005742DF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58FA"/>
    <w:rsid w:val="004F7283"/>
    <w:rsid w:val="00560D4B"/>
    <w:rsid w:val="005742DF"/>
    <w:rsid w:val="005758FA"/>
    <w:rsid w:val="00703F1B"/>
    <w:rsid w:val="00755106"/>
    <w:rsid w:val="007B1111"/>
    <w:rsid w:val="008D10EB"/>
    <w:rsid w:val="00940888"/>
    <w:rsid w:val="0094206B"/>
    <w:rsid w:val="00A75A2F"/>
    <w:rsid w:val="00BA274A"/>
    <w:rsid w:val="00D308F1"/>
    <w:rsid w:val="00D74147"/>
    <w:rsid w:val="00E214A7"/>
    <w:rsid w:val="00E33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D4B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60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60D4B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560D4B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60D4B"/>
    <w:rPr>
      <w:sz w:val="18"/>
      <w:szCs w:val="18"/>
    </w:rPr>
  </w:style>
  <w:style w:type="paragraph" w:customStyle="1" w:styleId="NewNew">
    <w:name w:val="正文文本缩进 New New"/>
    <w:basedOn w:val="NewNewNewNewNewNew"/>
    <w:uiPriority w:val="99"/>
    <w:rsid w:val="00560D4B"/>
    <w:pPr>
      <w:spacing w:line="360" w:lineRule="exact"/>
      <w:ind w:left="570"/>
      <w:jc w:val="center"/>
    </w:pPr>
    <w:rPr>
      <w:rFonts w:eastAsia="仿宋_GB2312"/>
      <w:sz w:val="28"/>
      <w:szCs w:val="28"/>
    </w:rPr>
  </w:style>
  <w:style w:type="paragraph" w:customStyle="1" w:styleId="NewNewNewNewNewNew">
    <w:name w:val="正文 New New New New New New"/>
    <w:uiPriority w:val="99"/>
    <w:rsid w:val="00560D4B"/>
    <w:pPr>
      <w:widowControl w:val="0"/>
      <w:jc w:val="both"/>
    </w:pPr>
    <w:rPr>
      <w:rFonts w:ascii="Times New Roman" w:hAnsi="Times New Roman"/>
      <w:szCs w:val="21"/>
    </w:rPr>
  </w:style>
  <w:style w:type="paragraph" w:customStyle="1" w:styleId="NewNew0">
    <w:name w:val="普通(网站) New New"/>
    <w:basedOn w:val="NewNewNewNewNewNew"/>
    <w:uiPriority w:val="99"/>
    <w:rsid w:val="00560D4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147</Words>
  <Characters>839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微软用户</dc:creator>
  <cp:keywords/>
  <dc:description/>
  <cp:lastModifiedBy>Sky123.Org</cp:lastModifiedBy>
  <cp:revision>2</cp:revision>
  <dcterms:created xsi:type="dcterms:W3CDTF">2016-03-29T02:14:00Z</dcterms:created>
  <dcterms:modified xsi:type="dcterms:W3CDTF">2016-03-29T02:14:00Z</dcterms:modified>
</cp:coreProperties>
</file>